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A2" w:rsidRPr="00550196" w:rsidRDefault="001C20A2" w:rsidP="00E61B04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 </w:t>
      </w:r>
      <w:r w:rsidRPr="002C74E6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54pt;visibility:visible">
            <v:imagedata r:id="rId5" o:title=""/>
          </v:shape>
        </w:pict>
      </w:r>
    </w:p>
    <w:p w:rsidR="001C20A2" w:rsidRDefault="001C20A2" w:rsidP="00753690">
      <w:pPr>
        <w:pStyle w:val="Heading1"/>
      </w:pPr>
      <w:r>
        <w:t>КАГАРЛИЦЬКА  МІСЬКА  РАДА  VІІІ  СКЛИКАННЯ</w:t>
      </w:r>
    </w:p>
    <w:p w:rsidR="001C20A2" w:rsidRDefault="001C20A2" w:rsidP="0075369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1C20A2" w:rsidRDefault="001C20A2" w:rsidP="0075369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1C20A2" w:rsidRDefault="001C20A2" w:rsidP="00753690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1C20A2" w:rsidRPr="00DE1401" w:rsidRDefault="001C20A2" w:rsidP="00E5504D">
      <w:pPr>
        <w:rPr>
          <w:b/>
          <w:sz w:val="26"/>
          <w:szCs w:val="26"/>
          <w:lang w:val="uk-UA"/>
        </w:rPr>
      </w:pPr>
    </w:p>
    <w:p w:rsidR="001C20A2" w:rsidRDefault="001C20A2" w:rsidP="00641D76">
      <w:pPr>
        <w:rPr>
          <w:rStyle w:val="Heading2Char"/>
          <w:rFonts w:ascii="Times New Roman" w:hAnsi="Times New Roman"/>
          <w:color w:val="auto"/>
          <w:sz w:val="24"/>
          <w:szCs w:val="24"/>
          <w:lang w:val="uk-UA"/>
        </w:rPr>
      </w:pPr>
    </w:p>
    <w:p w:rsidR="001C20A2" w:rsidRPr="00DE1401" w:rsidRDefault="001C20A2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Про затвердження технічної документації із землеустрою </w:t>
      </w:r>
    </w:p>
    <w:p w:rsidR="001C20A2" w:rsidRPr="00DE1401" w:rsidRDefault="001C20A2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щодо встановлення (відновлення) меж  земельної ділянки в </w:t>
      </w:r>
    </w:p>
    <w:p w:rsidR="001C20A2" w:rsidRPr="00DE1401" w:rsidRDefault="001C20A2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натурі 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>(на місцевості)</w:t>
      </w: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 </w:t>
      </w:r>
      <w:r>
        <w:rPr>
          <w:rStyle w:val="Heading2Char"/>
          <w:rFonts w:ascii="Times New Roman" w:hAnsi="Times New Roman"/>
          <w:color w:val="000000"/>
          <w:lang w:val="uk-UA"/>
        </w:rPr>
        <w:t>Мартиненку Анатолію Олексійовичу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 xml:space="preserve"> в м. Кагарлик, </w:t>
      </w:r>
    </w:p>
    <w:p w:rsidR="001C20A2" w:rsidRPr="00DE1401" w:rsidRDefault="001C20A2" w:rsidP="00641D76">
      <w:pPr>
        <w:rPr>
          <w:rStyle w:val="Heading2Char"/>
          <w:rFonts w:ascii="Times New Roman" w:hAnsi="Times New Roman"/>
          <w:color w:val="000000"/>
          <w:lang w:val="uk-UA"/>
        </w:rPr>
      </w:pPr>
      <w:r>
        <w:rPr>
          <w:rStyle w:val="Heading2Char"/>
          <w:rFonts w:ascii="Times New Roman" w:hAnsi="Times New Roman"/>
          <w:color w:val="000000"/>
          <w:lang w:val="uk-UA"/>
        </w:rPr>
        <w:t>вул. Калинова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 xml:space="preserve">, </w:t>
      </w:r>
      <w:r>
        <w:rPr>
          <w:rStyle w:val="Heading2Char"/>
          <w:rFonts w:ascii="Times New Roman" w:hAnsi="Times New Roman"/>
          <w:color w:val="000000"/>
          <w:lang w:val="uk-UA"/>
        </w:rPr>
        <w:t>48</w:t>
      </w:r>
      <w:r w:rsidRPr="00DE1401">
        <w:rPr>
          <w:rStyle w:val="Heading2Char"/>
          <w:rFonts w:ascii="Times New Roman" w:hAnsi="Times New Roman"/>
          <w:color w:val="auto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color w:val="000000"/>
          <w:lang w:val="uk-UA"/>
        </w:rPr>
        <w:t xml:space="preserve">для будівництва і обслуговування житлового </w:t>
      </w:r>
    </w:p>
    <w:p w:rsidR="001C20A2" w:rsidRPr="00DE1401" w:rsidRDefault="001C20A2" w:rsidP="00641D76">
      <w:pPr>
        <w:rPr>
          <w:rStyle w:val="Heading2Char"/>
          <w:rFonts w:ascii="Times New Roman" w:hAnsi="Times New Roman"/>
          <w:color w:val="auto"/>
          <w:lang w:val="uk-UA"/>
        </w:rPr>
      </w:pPr>
      <w:r w:rsidRPr="00DE1401">
        <w:rPr>
          <w:rStyle w:val="Heading2Char"/>
          <w:rFonts w:ascii="Times New Roman" w:hAnsi="Times New Roman"/>
          <w:color w:val="000000"/>
          <w:lang w:val="uk-UA"/>
        </w:rPr>
        <w:t>будинку, господарських будівель і спо</w:t>
      </w:r>
      <w:r>
        <w:rPr>
          <w:rStyle w:val="Heading2Char"/>
          <w:rFonts w:ascii="Times New Roman" w:hAnsi="Times New Roman"/>
          <w:color w:val="000000"/>
          <w:lang w:val="uk-UA"/>
        </w:rPr>
        <w:t>руд (присадибна ділянка) (</w:t>
      </w:r>
      <w:smartTag w:uri="urn:schemas-microsoft-com:office:smarttags" w:element="metricconverter">
        <w:smartTagPr>
          <w:attr w:name="ProductID" w:val="0,0824 га"/>
        </w:smartTagPr>
        <w:r>
          <w:rPr>
            <w:rStyle w:val="Heading2Char"/>
            <w:rFonts w:ascii="Times New Roman" w:hAnsi="Times New Roman"/>
            <w:color w:val="000000"/>
            <w:lang w:val="uk-UA"/>
          </w:rPr>
          <w:t>0,0824</w:t>
        </w:r>
        <w:r w:rsidRPr="00DE1401">
          <w:rPr>
            <w:rStyle w:val="Heading2Char"/>
            <w:rFonts w:ascii="Times New Roman" w:hAnsi="Times New Roman"/>
            <w:color w:val="000000"/>
            <w:lang w:val="uk-UA"/>
          </w:rPr>
          <w:t xml:space="preserve"> га</w:t>
        </w:r>
      </w:smartTag>
      <w:r w:rsidRPr="00DE1401">
        <w:rPr>
          <w:rStyle w:val="Heading2Char"/>
          <w:rFonts w:ascii="Times New Roman" w:hAnsi="Times New Roman"/>
          <w:color w:val="000000"/>
          <w:lang w:val="uk-UA"/>
        </w:rPr>
        <w:t>)</w:t>
      </w:r>
    </w:p>
    <w:p w:rsidR="001C20A2" w:rsidRPr="001779CD" w:rsidRDefault="001C20A2" w:rsidP="00AF13B0">
      <w:pPr>
        <w:ind w:firstLine="709"/>
        <w:jc w:val="center"/>
        <w:rPr>
          <w:lang w:val="uk-UA"/>
        </w:rPr>
      </w:pPr>
    </w:p>
    <w:p w:rsidR="001C20A2" w:rsidRDefault="001C20A2" w:rsidP="00BA798B">
      <w:pPr>
        <w:ind w:firstLine="708"/>
        <w:jc w:val="both"/>
        <w:rPr>
          <w:b/>
          <w:sz w:val="26"/>
          <w:szCs w:val="26"/>
          <w:lang w:val="uk-UA"/>
        </w:rPr>
      </w:pPr>
      <w:r w:rsidRPr="00DE1401">
        <w:rPr>
          <w:color w:val="000000"/>
          <w:sz w:val="26"/>
          <w:szCs w:val="26"/>
          <w:lang w:val="uk-UA"/>
        </w:rPr>
        <w:t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</w:t>
      </w:r>
      <w:r>
        <w:rPr>
          <w:color w:val="000000"/>
          <w:sz w:val="26"/>
          <w:szCs w:val="26"/>
          <w:lang w:val="uk-UA"/>
        </w:rPr>
        <w:t>их будівель і споруд Мартиненку А.О.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>в м. Кагарлик</w:t>
      </w:r>
      <w:r>
        <w:rPr>
          <w:color w:val="000000"/>
          <w:sz w:val="26"/>
          <w:szCs w:val="26"/>
          <w:lang w:val="uk-UA"/>
        </w:rPr>
        <w:t>, вул. Калинова, 48</w:t>
      </w:r>
      <w:r w:rsidRPr="00DE1401">
        <w:rPr>
          <w:color w:val="000000"/>
          <w:sz w:val="26"/>
          <w:szCs w:val="26"/>
          <w:lang w:val="uk-UA"/>
        </w:rPr>
        <w:t>,</w:t>
      </w:r>
      <w:r w:rsidRPr="00DE1401">
        <w:rPr>
          <w:sz w:val="26"/>
          <w:szCs w:val="26"/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>
        <w:rPr>
          <w:b/>
          <w:sz w:val="26"/>
          <w:szCs w:val="26"/>
          <w:lang w:val="uk-UA"/>
        </w:rPr>
        <w:t>сесія міської ради вирішила:</w:t>
      </w:r>
    </w:p>
    <w:p w:rsidR="001C20A2" w:rsidRPr="001779CD" w:rsidRDefault="001C20A2" w:rsidP="00BA798B">
      <w:pPr>
        <w:ind w:firstLine="708"/>
        <w:jc w:val="both"/>
        <w:rPr>
          <w:color w:val="000000"/>
          <w:lang w:val="uk-UA"/>
        </w:rPr>
      </w:pPr>
    </w:p>
    <w:p w:rsidR="001C20A2" w:rsidRPr="00DE1401" w:rsidRDefault="001C20A2" w:rsidP="001779CD">
      <w:pPr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           1. Затвердити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>М</w:t>
      </w:r>
      <w:r>
        <w:rPr>
          <w:sz w:val="26"/>
          <w:szCs w:val="26"/>
          <w:lang w:val="uk-UA"/>
        </w:rPr>
        <w:t>артиненку Анатолію Олексійовичу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>в м</w:t>
      </w:r>
      <w:r w:rsidRPr="00DE1401">
        <w:rPr>
          <w:sz w:val="26"/>
          <w:szCs w:val="26"/>
          <w:lang w:val="uk-UA"/>
        </w:rPr>
        <w:t>. Кагарлик</w:t>
      </w:r>
      <w:r>
        <w:rPr>
          <w:color w:val="000000"/>
          <w:sz w:val="26"/>
          <w:szCs w:val="26"/>
          <w:lang w:val="uk-UA"/>
        </w:rPr>
        <w:t>, вул. Калинова</w:t>
      </w:r>
      <w:r w:rsidRPr="00DE1401">
        <w:rPr>
          <w:color w:val="000000"/>
          <w:sz w:val="26"/>
          <w:szCs w:val="26"/>
          <w:lang w:val="uk-UA"/>
        </w:rPr>
        <w:t xml:space="preserve">, </w:t>
      </w:r>
      <w:r>
        <w:rPr>
          <w:color w:val="000000"/>
          <w:sz w:val="26"/>
          <w:szCs w:val="26"/>
          <w:lang w:val="uk-UA"/>
        </w:rPr>
        <w:t>48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DE1401">
        <w:rPr>
          <w:rStyle w:val="Heading1Char"/>
          <w:b w:val="0"/>
          <w:color w:val="000000"/>
          <w:sz w:val="26"/>
          <w:szCs w:val="26"/>
          <w:lang w:val="uk-UA"/>
        </w:rPr>
        <w:t>загальною площею</w:t>
      </w:r>
      <w:r w:rsidRPr="00DE1401">
        <w:rPr>
          <w:color w:val="000000"/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0,0824 га"/>
        </w:smartTagPr>
        <w:r w:rsidRPr="00DE1401">
          <w:rPr>
            <w:color w:val="000000"/>
            <w:sz w:val="26"/>
            <w:szCs w:val="26"/>
          </w:rPr>
          <w:t>0,</w:t>
        </w:r>
        <w:r>
          <w:rPr>
            <w:color w:val="000000"/>
            <w:sz w:val="26"/>
            <w:szCs w:val="26"/>
            <w:lang w:val="uk-UA"/>
          </w:rPr>
          <w:t>0824</w:t>
        </w:r>
        <w:r w:rsidRPr="00DE1401">
          <w:rPr>
            <w:color w:val="000000"/>
            <w:sz w:val="26"/>
            <w:szCs w:val="26"/>
            <w:lang w:val="uk-UA"/>
          </w:rPr>
          <w:t xml:space="preserve"> </w:t>
        </w:r>
        <w:r w:rsidRPr="00DE1401">
          <w:rPr>
            <w:color w:val="000000"/>
            <w:sz w:val="26"/>
            <w:szCs w:val="26"/>
          </w:rPr>
          <w:t>га</w:t>
        </w:r>
      </w:smartTag>
      <w:r w:rsidRPr="00DE1401">
        <w:rPr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</w:rPr>
        <w:t xml:space="preserve">(кадастровий номер </w:t>
      </w:r>
      <w:r>
        <w:rPr>
          <w:color w:val="000000"/>
          <w:sz w:val="26"/>
          <w:szCs w:val="26"/>
          <w:lang w:val="uk-UA"/>
        </w:rPr>
        <w:t>3222210100:01:463:0060</w:t>
      </w:r>
      <w:r w:rsidRPr="00DE1401">
        <w:rPr>
          <w:color w:val="000000"/>
          <w:sz w:val="26"/>
          <w:szCs w:val="26"/>
          <w:lang w:val="uk-UA"/>
        </w:rPr>
        <w:t>)</w:t>
      </w:r>
      <w:r w:rsidRPr="00DE1401">
        <w:rPr>
          <w:sz w:val="26"/>
          <w:szCs w:val="26"/>
          <w:lang w:val="uk-UA"/>
        </w:rPr>
        <w:t>.</w:t>
      </w:r>
    </w:p>
    <w:p w:rsidR="001C20A2" w:rsidRPr="00DE1401" w:rsidRDefault="001C20A2" w:rsidP="00E95306">
      <w:pPr>
        <w:pStyle w:val="BodyText"/>
        <w:spacing w:after="0"/>
        <w:jc w:val="both"/>
        <w:rPr>
          <w:rStyle w:val="Heading2Char"/>
          <w:rFonts w:ascii="Times New Roman" w:hAnsi="Times New Roman"/>
          <w:b w:val="0"/>
          <w:color w:val="000000"/>
          <w:lang w:val="uk-UA"/>
        </w:rPr>
      </w:pPr>
      <w:r w:rsidRPr="00DE1401">
        <w:rPr>
          <w:bCs/>
          <w:sz w:val="26"/>
          <w:szCs w:val="26"/>
          <w:lang w:val="uk-UA"/>
        </w:rPr>
        <w:t xml:space="preserve">            2. Передати </w:t>
      </w:r>
      <w:r w:rsidRPr="00DE1401">
        <w:rPr>
          <w:sz w:val="26"/>
          <w:szCs w:val="26"/>
          <w:lang w:val="uk-UA"/>
        </w:rPr>
        <w:t>М</w:t>
      </w:r>
      <w:r>
        <w:rPr>
          <w:sz w:val="26"/>
          <w:szCs w:val="26"/>
          <w:lang w:val="uk-UA"/>
        </w:rPr>
        <w:t>артиненку Анатолію Олексійовичу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 xml:space="preserve">у </w:t>
      </w:r>
      <w:r w:rsidRPr="00DE1401">
        <w:rPr>
          <w:bCs/>
          <w:sz w:val="26"/>
          <w:szCs w:val="26"/>
          <w:lang w:val="uk-UA"/>
        </w:rPr>
        <w:t xml:space="preserve">власність </w:t>
      </w:r>
      <w:r w:rsidRPr="00DE1401">
        <w:rPr>
          <w:sz w:val="26"/>
          <w:szCs w:val="26"/>
          <w:lang w:val="uk-UA"/>
        </w:rPr>
        <w:t>з земель комунальної власності земельну</w:t>
      </w:r>
      <w:r>
        <w:rPr>
          <w:sz w:val="26"/>
          <w:szCs w:val="26"/>
          <w:lang w:val="uk-UA"/>
        </w:rPr>
        <w:t xml:space="preserve"> ділянку загальною площею 0,0824</w:t>
      </w:r>
      <w:r w:rsidRPr="00DE1401">
        <w:rPr>
          <w:sz w:val="26"/>
          <w:szCs w:val="26"/>
          <w:lang w:val="uk-UA"/>
        </w:rPr>
        <w:t>га (кад</w:t>
      </w:r>
      <w:r>
        <w:rPr>
          <w:sz w:val="26"/>
          <w:szCs w:val="26"/>
          <w:lang w:val="uk-UA"/>
        </w:rPr>
        <w:t>астровий номер 3222210100:01:463:0060</w:t>
      </w:r>
      <w:r w:rsidRPr="00DE1401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Pr="00DE1401">
        <w:rPr>
          <w:rStyle w:val="Heading2Char"/>
          <w:rFonts w:ascii="Times New Roman" w:hAnsi="Times New Roman"/>
          <w:b w:val="0"/>
          <w:color w:val="auto"/>
          <w:lang w:val="uk-UA"/>
        </w:rPr>
        <w:t xml:space="preserve"> 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>в м</w:t>
      </w:r>
      <w:r w:rsidRPr="00DE1401">
        <w:rPr>
          <w:sz w:val="26"/>
          <w:szCs w:val="26"/>
          <w:lang w:val="uk-UA"/>
        </w:rPr>
        <w:t>. Кагарлик</w:t>
      </w:r>
      <w:r>
        <w:rPr>
          <w:color w:val="000000"/>
          <w:sz w:val="26"/>
          <w:szCs w:val="26"/>
          <w:lang w:val="uk-UA"/>
        </w:rPr>
        <w:t>, вул. Калинова, 48</w:t>
      </w: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>.</w:t>
      </w:r>
    </w:p>
    <w:p w:rsidR="001C20A2" w:rsidRPr="00DE1401" w:rsidRDefault="001C20A2" w:rsidP="00E95306">
      <w:pPr>
        <w:pStyle w:val="BodyText"/>
        <w:spacing w:after="0"/>
        <w:jc w:val="both"/>
        <w:rPr>
          <w:sz w:val="26"/>
          <w:szCs w:val="26"/>
          <w:lang w:val="uk-UA"/>
        </w:rPr>
      </w:pPr>
      <w:r w:rsidRPr="00DE1401">
        <w:rPr>
          <w:rStyle w:val="Heading2Char"/>
          <w:rFonts w:ascii="Times New Roman" w:hAnsi="Times New Roman"/>
          <w:b w:val="0"/>
          <w:color w:val="000000"/>
          <w:lang w:val="uk-UA"/>
        </w:rPr>
        <w:t xml:space="preserve">            </w:t>
      </w:r>
      <w:r w:rsidRPr="00DE1401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1C20A2" w:rsidRPr="00DE1401" w:rsidRDefault="001C20A2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 М</w:t>
      </w:r>
      <w:r>
        <w:rPr>
          <w:sz w:val="26"/>
          <w:szCs w:val="26"/>
          <w:lang w:val="uk-UA"/>
        </w:rPr>
        <w:t>артиненку Анатолію Олексійовичу</w:t>
      </w:r>
      <w:r w:rsidRPr="00DE1401">
        <w:rPr>
          <w:b/>
          <w:sz w:val="26"/>
          <w:szCs w:val="26"/>
          <w:lang w:val="uk-UA"/>
        </w:rPr>
        <w:t xml:space="preserve"> </w:t>
      </w:r>
      <w:r w:rsidRPr="00DE1401">
        <w:rPr>
          <w:sz w:val="26"/>
          <w:szCs w:val="26"/>
          <w:lang w:val="uk-UA"/>
        </w:rPr>
        <w:t>забезпечити:</w:t>
      </w:r>
    </w:p>
    <w:p w:rsidR="001C20A2" w:rsidRPr="00DE1401" w:rsidRDefault="001C20A2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1C20A2" w:rsidRPr="00DE1401" w:rsidRDefault="001C20A2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1C20A2" w:rsidRPr="00DE1401" w:rsidRDefault="001C20A2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DE1401">
        <w:rPr>
          <w:sz w:val="26"/>
          <w:szCs w:val="26"/>
          <w:lang w:val="uk-UA"/>
        </w:rPr>
        <w:t>4.3.</w:t>
      </w:r>
      <w:r w:rsidRPr="00DE1401">
        <w:rPr>
          <w:sz w:val="26"/>
          <w:szCs w:val="26"/>
        </w:rPr>
        <w:t xml:space="preserve"> </w:t>
      </w:r>
      <w:r w:rsidRPr="00DE1401">
        <w:rPr>
          <w:sz w:val="26"/>
          <w:szCs w:val="26"/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1C20A2" w:rsidRPr="00DE1401" w:rsidRDefault="001C20A2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DE1401">
        <w:rPr>
          <w:sz w:val="26"/>
          <w:szCs w:val="26"/>
          <w:lang w:val="uk-UA"/>
        </w:rPr>
        <w:t xml:space="preserve"> 5</w:t>
      </w:r>
      <w:r w:rsidRPr="00DE1401">
        <w:rPr>
          <w:sz w:val="26"/>
          <w:szCs w:val="26"/>
        </w:rPr>
        <w:t xml:space="preserve">. Контроль за виконанням даного рішення покласти на постійну комісію </w:t>
      </w:r>
      <w:r w:rsidRPr="00DE1401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1C20A2" w:rsidRPr="00DE1401" w:rsidRDefault="001C20A2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1C20A2" w:rsidRPr="00DE1401" w:rsidRDefault="001C20A2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1C20A2" w:rsidRDefault="001C20A2" w:rsidP="0058021F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>Олександр ПАНЮТА</w:t>
      </w:r>
    </w:p>
    <w:p w:rsidR="001C20A2" w:rsidRPr="00DE1401" w:rsidRDefault="001C20A2" w:rsidP="0058021F">
      <w:pPr>
        <w:tabs>
          <w:tab w:val="left" w:pos="9540"/>
        </w:tabs>
        <w:jc w:val="both"/>
        <w:rPr>
          <w:lang w:val="uk-UA"/>
        </w:rPr>
      </w:pPr>
    </w:p>
    <w:sectPr w:rsidR="001C20A2" w:rsidRPr="00DE1401" w:rsidSect="00DE1401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2740F"/>
    <w:rsid w:val="00035590"/>
    <w:rsid w:val="0003789A"/>
    <w:rsid w:val="0004323C"/>
    <w:rsid w:val="00055F21"/>
    <w:rsid w:val="000679E9"/>
    <w:rsid w:val="000766F4"/>
    <w:rsid w:val="0008438F"/>
    <w:rsid w:val="000A4CB1"/>
    <w:rsid w:val="000A6FD6"/>
    <w:rsid w:val="000C43A2"/>
    <w:rsid w:val="000D15EA"/>
    <w:rsid w:val="000D4555"/>
    <w:rsid w:val="000F023D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C20A2"/>
    <w:rsid w:val="001C296B"/>
    <w:rsid w:val="001E0117"/>
    <w:rsid w:val="001E01BC"/>
    <w:rsid w:val="001E30CF"/>
    <w:rsid w:val="001E4CAE"/>
    <w:rsid w:val="001F5B3B"/>
    <w:rsid w:val="00200C3F"/>
    <w:rsid w:val="00205336"/>
    <w:rsid w:val="002435C1"/>
    <w:rsid w:val="002811D8"/>
    <w:rsid w:val="00284FEC"/>
    <w:rsid w:val="00285E06"/>
    <w:rsid w:val="002973CE"/>
    <w:rsid w:val="002A2619"/>
    <w:rsid w:val="002A4142"/>
    <w:rsid w:val="002A6C3D"/>
    <w:rsid w:val="002B2051"/>
    <w:rsid w:val="002B3780"/>
    <w:rsid w:val="002B72EA"/>
    <w:rsid w:val="002C74E6"/>
    <w:rsid w:val="002F64CA"/>
    <w:rsid w:val="003003F4"/>
    <w:rsid w:val="0030210F"/>
    <w:rsid w:val="00311F45"/>
    <w:rsid w:val="00322443"/>
    <w:rsid w:val="0033356C"/>
    <w:rsid w:val="003426BE"/>
    <w:rsid w:val="00343540"/>
    <w:rsid w:val="0036004E"/>
    <w:rsid w:val="003675F0"/>
    <w:rsid w:val="00371E70"/>
    <w:rsid w:val="00372C10"/>
    <w:rsid w:val="00392686"/>
    <w:rsid w:val="00394529"/>
    <w:rsid w:val="00407CEF"/>
    <w:rsid w:val="00410989"/>
    <w:rsid w:val="00430EDA"/>
    <w:rsid w:val="00451B1B"/>
    <w:rsid w:val="0045275F"/>
    <w:rsid w:val="0046574A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4F5622"/>
    <w:rsid w:val="0050270D"/>
    <w:rsid w:val="0051310D"/>
    <w:rsid w:val="005277D6"/>
    <w:rsid w:val="00537040"/>
    <w:rsid w:val="005413D0"/>
    <w:rsid w:val="00550196"/>
    <w:rsid w:val="0055448F"/>
    <w:rsid w:val="00562322"/>
    <w:rsid w:val="005778BB"/>
    <w:rsid w:val="0058021F"/>
    <w:rsid w:val="00585381"/>
    <w:rsid w:val="0059721F"/>
    <w:rsid w:val="005B5591"/>
    <w:rsid w:val="005C32F0"/>
    <w:rsid w:val="005C5044"/>
    <w:rsid w:val="005D3E24"/>
    <w:rsid w:val="005D783F"/>
    <w:rsid w:val="006121FB"/>
    <w:rsid w:val="006125C0"/>
    <w:rsid w:val="00621140"/>
    <w:rsid w:val="00633523"/>
    <w:rsid w:val="00636776"/>
    <w:rsid w:val="00641D76"/>
    <w:rsid w:val="006425DE"/>
    <w:rsid w:val="006837E1"/>
    <w:rsid w:val="006962A3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E7630"/>
    <w:rsid w:val="006F43DA"/>
    <w:rsid w:val="00710239"/>
    <w:rsid w:val="00711BD2"/>
    <w:rsid w:val="00713FDE"/>
    <w:rsid w:val="007212A9"/>
    <w:rsid w:val="0072146F"/>
    <w:rsid w:val="0073031B"/>
    <w:rsid w:val="007357E3"/>
    <w:rsid w:val="007415F2"/>
    <w:rsid w:val="00742C67"/>
    <w:rsid w:val="00753690"/>
    <w:rsid w:val="00755A01"/>
    <w:rsid w:val="00757551"/>
    <w:rsid w:val="00757F01"/>
    <w:rsid w:val="0076097A"/>
    <w:rsid w:val="007719EB"/>
    <w:rsid w:val="0078214C"/>
    <w:rsid w:val="00784F60"/>
    <w:rsid w:val="007B2EFF"/>
    <w:rsid w:val="007C0FC2"/>
    <w:rsid w:val="007C3253"/>
    <w:rsid w:val="007E072C"/>
    <w:rsid w:val="007F62E5"/>
    <w:rsid w:val="008064EE"/>
    <w:rsid w:val="00812333"/>
    <w:rsid w:val="00835C6E"/>
    <w:rsid w:val="00854BBE"/>
    <w:rsid w:val="00860B2C"/>
    <w:rsid w:val="0087428C"/>
    <w:rsid w:val="00876F42"/>
    <w:rsid w:val="00880DAA"/>
    <w:rsid w:val="00895DC1"/>
    <w:rsid w:val="008B08DF"/>
    <w:rsid w:val="008D02DC"/>
    <w:rsid w:val="009009C0"/>
    <w:rsid w:val="009070FF"/>
    <w:rsid w:val="009240DD"/>
    <w:rsid w:val="0092745F"/>
    <w:rsid w:val="00932ADF"/>
    <w:rsid w:val="00944456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318B"/>
    <w:rsid w:val="00A65793"/>
    <w:rsid w:val="00A669BF"/>
    <w:rsid w:val="00A91C0A"/>
    <w:rsid w:val="00A96A06"/>
    <w:rsid w:val="00A97C90"/>
    <w:rsid w:val="00AA3AE4"/>
    <w:rsid w:val="00AA4268"/>
    <w:rsid w:val="00AB6EFC"/>
    <w:rsid w:val="00AC085B"/>
    <w:rsid w:val="00AD08AD"/>
    <w:rsid w:val="00AD5908"/>
    <w:rsid w:val="00AE1A00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A798B"/>
    <w:rsid w:val="00BC3DE1"/>
    <w:rsid w:val="00BD0151"/>
    <w:rsid w:val="00BE2C50"/>
    <w:rsid w:val="00BE2E22"/>
    <w:rsid w:val="00BE2E49"/>
    <w:rsid w:val="00BF4608"/>
    <w:rsid w:val="00C0512B"/>
    <w:rsid w:val="00C12A87"/>
    <w:rsid w:val="00C400D5"/>
    <w:rsid w:val="00C56634"/>
    <w:rsid w:val="00C62BB9"/>
    <w:rsid w:val="00C67053"/>
    <w:rsid w:val="00C87BC4"/>
    <w:rsid w:val="00CA630A"/>
    <w:rsid w:val="00CA669F"/>
    <w:rsid w:val="00CD1318"/>
    <w:rsid w:val="00D0619D"/>
    <w:rsid w:val="00D308E4"/>
    <w:rsid w:val="00D55514"/>
    <w:rsid w:val="00D604E8"/>
    <w:rsid w:val="00D61E0F"/>
    <w:rsid w:val="00D676B2"/>
    <w:rsid w:val="00D67C11"/>
    <w:rsid w:val="00DD0F32"/>
    <w:rsid w:val="00DD2D5A"/>
    <w:rsid w:val="00DE1401"/>
    <w:rsid w:val="00DE433A"/>
    <w:rsid w:val="00DF01A8"/>
    <w:rsid w:val="00DF24B8"/>
    <w:rsid w:val="00E0686A"/>
    <w:rsid w:val="00E16FFB"/>
    <w:rsid w:val="00E317B7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5306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D22E9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B172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1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404</Words>
  <Characters>2307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Пользователь Windows</cp:lastModifiedBy>
  <cp:revision>5</cp:revision>
  <cp:lastPrinted>2024-03-25T07:29:00Z</cp:lastPrinted>
  <dcterms:created xsi:type="dcterms:W3CDTF">2024-03-26T09:51:00Z</dcterms:created>
  <dcterms:modified xsi:type="dcterms:W3CDTF">2024-03-26T09:52:00Z</dcterms:modified>
</cp:coreProperties>
</file>